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2F86C" w14:textId="4981747A" w:rsidR="00EF7859" w:rsidRPr="003E5B7D" w:rsidRDefault="00960CA2" w:rsidP="00EF7859">
      <w:pPr>
        <w:rPr>
          <w:rFonts w:ascii="Arial" w:hAnsi="Arial" w:cs="Arial"/>
        </w:rPr>
      </w:pPr>
      <w:r w:rsidRPr="003E5B7D">
        <w:rPr>
          <w:rFonts w:ascii="Arial" w:hAnsi="Arial" w:cs="Arial"/>
        </w:rPr>
        <w:t>Name ________</w:t>
      </w:r>
      <w:r w:rsidR="00EF7859" w:rsidRPr="003E5B7D">
        <w:rPr>
          <w:rFonts w:ascii="Arial" w:hAnsi="Arial" w:cs="Arial"/>
        </w:rPr>
        <w:t>________________ Teacher _________________ Date __________</w:t>
      </w:r>
    </w:p>
    <w:p w14:paraId="5EE12318" w14:textId="26F8848E" w:rsidR="00EF7859" w:rsidRPr="003E5B7D" w:rsidRDefault="00D70576" w:rsidP="00EF7859">
      <w:pPr>
        <w:pStyle w:val="Heading3"/>
        <w:rPr>
          <w:rFonts w:ascii="Arial" w:hAnsi="Arial" w:cs="Arial"/>
        </w:rPr>
      </w:pPr>
      <w:r w:rsidRPr="003E5B7D">
        <w:rPr>
          <w:rFonts w:ascii="Arial" w:hAnsi="Arial" w:cs="Arial"/>
        </w:rPr>
        <w:t>1.2</w:t>
      </w:r>
      <w:r w:rsidR="00EF7859" w:rsidRPr="003E5B7D">
        <w:rPr>
          <w:rFonts w:ascii="Arial" w:hAnsi="Arial" w:cs="Arial"/>
        </w:rPr>
        <w:t xml:space="preserve"> </w:t>
      </w:r>
      <w:r w:rsidR="00CE3A2A" w:rsidRPr="003E5B7D">
        <w:rPr>
          <w:rFonts w:ascii="Arial" w:hAnsi="Arial" w:cs="Arial"/>
        </w:rPr>
        <w:t>Expressing Ideas</w:t>
      </w:r>
      <w:r w:rsidR="007915AD">
        <w:rPr>
          <w:rFonts w:ascii="Arial" w:hAnsi="Arial" w:cs="Arial"/>
        </w:rPr>
        <w:t xml:space="preserve"> and Questions</w:t>
      </w:r>
      <w:r w:rsidR="00CE3A2A" w:rsidRPr="003E5B7D">
        <w:rPr>
          <w:rFonts w:ascii="Arial" w:hAnsi="Arial" w:cs="Arial"/>
        </w:rPr>
        <w:t xml:space="preserve"> Tool: What do </w:t>
      </w:r>
      <w:r w:rsidR="00CE3A2A" w:rsidRPr="003E5B7D">
        <w:rPr>
          <w:rFonts w:ascii="Arial" w:hAnsi="Arial" w:cs="Arial"/>
          <w:i/>
        </w:rPr>
        <w:t>you</w:t>
      </w:r>
      <w:r w:rsidR="00CE3A2A" w:rsidRPr="003E5B7D">
        <w:rPr>
          <w:rFonts w:ascii="Arial" w:hAnsi="Arial" w:cs="Arial"/>
        </w:rPr>
        <w:t xml:space="preserve"> think is happening to </w:t>
      </w:r>
      <w:r w:rsidR="00FB5E81">
        <w:rPr>
          <w:rFonts w:ascii="Arial" w:hAnsi="Arial" w:cs="Arial"/>
        </w:rPr>
        <w:t>A</w:t>
      </w:r>
      <w:r w:rsidR="00CE3A2A" w:rsidRPr="003E5B7D">
        <w:rPr>
          <w:rFonts w:ascii="Arial" w:hAnsi="Arial" w:cs="Arial"/>
        </w:rPr>
        <w:t>rctic sea ice?</w:t>
      </w:r>
    </w:p>
    <w:p w14:paraId="1979B4C8" w14:textId="77777777" w:rsidR="00BF3C31" w:rsidRPr="003E5B7D" w:rsidRDefault="00BF3C31" w:rsidP="00611BA8">
      <w:pPr>
        <w:pStyle w:val="List1"/>
        <w:ind w:left="0" w:firstLine="0"/>
        <w:rPr>
          <w:rFonts w:ascii="Arial" w:hAnsi="Arial" w:cs="Arial"/>
        </w:rPr>
      </w:pPr>
    </w:p>
    <w:p w14:paraId="6D192B54" w14:textId="2D91508A" w:rsidR="00BF3C31" w:rsidRPr="003E5B7D" w:rsidRDefault="00145587" w:rsidP="00145587">
      <w:pPr>
        <w:pStyle w:val="List1"/>
        <w:ind w:left="0" w:firstLine="0"/>
        <w:rPr>
          <w:rFonts w:ascii="Arial" w:hAnsi="Arial" w:cs="Arial"/>
        </w:rPr>
      </w:pPr>
      <w:r w:rsidRPr="003E5B7D">
        <w:rPr>
          <w:rFonts w:ascii="Arial" w:hAnsi="Arial" w:cs="Arial"/>
        </w:rPr>
        <w:t xml:space="preserve">These two </w:t>
      </w:r>
      <w:r w:rsidR="00A67BF6" w:rsidRPr="003E5B7D">
        <w:rPr>
          <w:rFonts w:ascii="Arial" w:hAnsi="Arial" w:cs="Arial"/>
        </w:rPr>
        <w:t xml:space="preserve">pictures </w:t>
      </w:r>
      <w:r w:rsidRPr="003E5B7D">
        <w:rPr>
          <w:rFonts w:ascii="Arial" w:hAnsi="Arial" w:cs="Arial"/>
        </w:rPr>
        <w:t xml:space="preserve">show ice that covers the sea on the </w:t>
      </w:r>
      <w:r w:rsidR="00967B08" w:rsidRPr="003E5B7D">
        <w:rPr>
          <w:rFonts w:ascii="Arial" w:hAnsi="Arial" w:cs="Arial"/>
        </w:rPr>
        <w:t>Earth’s north pole</w:t>
      </w:r>
      <w:r w:rsidRPr="003E5B7D">
        <w:rPr>
          <w:rFonts w:ascii="Arial" w:hAnsi="Arial" w:cs="Arial"/>
        </w:rPr>
        <w:t xml:space="preserve">. </w:t>
      </w:r>
      <w:r w:rsidR="00CB0856">
        <w:rPr>
          <w:rFonts w:ascii="Arial" w:hAnsi="Arial" w:cs="Arial"/>
        </w:rPr>
        <w:t>Each</w:t>
      </w:r>
      <w:r w:rsidR="00CB0856" w:rsidRPr="003E5B7D">
        <w:rPr>
          <w:rFonts w:ascii="Arial" w:hAnsi="Arial" w:cs="Arial"/>
        </w:rPr>
        <w:t xml:space="preserve"> </w:t>
      </w:r>
      <w:r w:rsidR="00A815B9" w:rsidRPr="003E5B7D">
        <w:rPr>
          <w:rFonts w:ascii="Arial" w:hAnsi="Arial" w:cs="Arial"/>
        </w:rPr>
        <w:t>picture is from the same month</w:t>
      </w:r>
      <w:r w:rsidR="001A2C3F" w:rsidRPr="003E5B7D">
        <w:rPr>
          <w:rFonts w:ascii="Arial" w:hAnsi="Arial" w:cs="Arial"/>
        </w:rPr>
        <w:t xml:space="preserve"> 36</w:t>
      </w:r>
      <w:r w:rsidR="007A1AA8" w:rsidRPr="003E5B7D">
        <w:rPr>
          <w:rFonts w:ascii="Arial" w:hAnsi="Arial" w:cs="Arial"/>
        </w:rPr>
        <w:t xml:space="preserve"> years apart. </w:t>
      </w:r>
      <w:r w:rsidRPr="003E5B7D">
        <w:rPr>
          <w:rFonts w:ascii="Arial" w:hAnsi="Arial" w:cs="Arial"/>
        </w:rPr>
        <w:t xml:space="preserve">Look at the images </w:t>
      </w:r>
      <w:r w:rsidR="00A80216" w:rsidRPr="003E5B7D">
        <w:rPr>
          <w:rFonts w:ascii="Arial" w:hAnsi="Arial" w:cs="Arial"/>
        </w:rPr>
        <w:t xml:space="preserve">and </w:t>
      </w:r>
      <w:r w:rsidR="00C9735D" w:rsidRPr="003E5B7D">
        <w:rPr>
          <w:rFonts w:ascii="Arial" w:hAnsi="Arial" w:cs="Arial"/>
        </w:rPr>
        <w:t xml:space="preserve">write your ideas about what is happening to </w:t>
      </w:r>
      <w:r w:rsidR="00FB5E81">
        <w:rPr>
          <w:rFonts w:ascii="Arial" w:hAnsi="Arial" w:cs="Arial"/>
        </w:rPr>
        <w:t>A</w:t>
      </w:r>
      <w:r w:rsidR="00C9735D" w:rsidRPr="003E5B7D">
        <w:rPr>
          <w:rFonts w:ascii="Arial" w:hAnsi="Arial" w:cs="Arial"/>
        </w:rPr>
        <w:t xml:space="preserve">rctic sea </w:t>
      </w:r>
      <w:r w:rsidR="00F91A5F" w:rsidRPr="003E5B7D">
        <w:rPr>
          <w:rFonts w:ascii="Arial" w:hAnsi="Arial" w:cs="Arial"/>
        </w:rPr>
        <w:t>ice.</w:t>
      </w:r>
      <w:r w:rsidR="00F91A5F" w:rsidRPr="00E07187">
        <w:rPr>
          <w:rFonts w:ascii="Arial" w:hAnsi="Arial" w:cs="Arial"/>
          <w:strike/>
        </w:rPr>
        <w:t xml:space="preserve"> </w:t>
      </w:r>
    </w:p>
    <w:p w14:paraId="7B21E0B0" w14:textId="357439EF" w:rsidR="00716EB5" w:rsidRPr="003E5B7D" w:rsidRDefault="00716EB5" w:rsidP="00145587">
      <w:pPr>
        <w:pStyle w:val="List1"/>
        <w:ind w:left="0" w:firstLine="0"/>
        <w:rPr>
          <w:rFonts w:ascii="Arial" w:hAnsi="Arial" w:cs="Arial"/>
        </w:rPr>
      </w:pPr>
    </w:p>
    <w:p w14:paraId="55494580" w14:textId="46DF5B05" w:rsidR="00145587" w:rsidRPr="003E5B7D" w:rsidRDefault="00495363" w:rsidP="00716EB5">
      <w:pPr>
        <w:pStyle w:val="List1"/>
        <w:ind w:left="0" w:firstLine="0"/>
        <w:jc w:val="center"/>
        <w:rPr>
          <w:rFonts w:ascii="Arial" w:hAnsi="Arial" w:cs="Arial"/>
        </w:rPr>
      </w:pPr>
      <w:r w:rsidRPr="003E5B7D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CA94B2A" wp14:editId="619F8621">
                <wp:simplePos x="0" y="0"/>
                <wp:positionH relativeFrom="column">
                  <wp:posOffset>163830</wp:posOffset>
                </wp:positionH>
                <wp:positionV relativeFrom="paragraph">
                  <wp:posOffset>251460</wp:posOffset>
                </wp:positionV>
                <wp:extent cx="5605145" cy="2454275"/>
                <wp:effectExtent l="0" t="0" r="0" b="0"/>
                <wp:wrapThrough wrapText="bothSides">
                  <wp:wrapPolygon edited="0">
                    <wp:start x="0" y="0"/>
                    <wp:lineTo x="0" y="21460"/>
                    <wp:lineTo x="21534" y="21460"/>
                    <wp:lineTo x="21534" y="0"/>
                    <wp:lineTo x="0" y="0"/>
                  </wp:wrapPolygon>
                </wp:wrapThrough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5145" cy="2454275"/>
                          <a:chOff x="155075" y="213350"/>
                          <a:chExt cx="5606706" cy="2455653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6713" t="1940" r="10" b="4"/>
                          <a:stretch/>
                        </pic:blipFill>
                        <pic:spPr bwMode="auto">
                          <a:xfrm>
                            <a:off x="155075" y="213350"/>
                            <a:ext cx="2696775" cy="2454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1555" y="213350"/>
                            <a:ext cx="2640226" cy="245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D801F8" id="Group 3" o:spid="_x0000_s1026" style="position:absolute;margin-left:12.9pt;margin-top:19.8pt;width:441.35pt;height:193.25pt;z-index:251662336;mso-width-relative:margin;mso-height-relative:margin" coordorigin="1550,2133" coordsize="56067,2455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550;top:2133;width:26968;height:245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">
                  <v:imagedata r:id="rId10" o:title="" croptop="1271f" cropbottom="3f" cropleft="4399f" cropright="7f"/>
                </v:shape>
                <v:shape id="Picture 3" o:spid="_x0000_s1028" type="#_x0000_t75" style="position:absolute;left:31215;top:2133;width:26402;height:245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">
                  <v:imagedata r:id="rId11" o:title=""/>
                </v:shape>
                <w10:wrap type="through"/>
              </v:group>
            </w:pict>
          </mc:Fallback>
        </mc:AlternateContent>
      </w:r>
      <w:r w:rsidR="00CF7ACF" w:rsidRPr="003E5B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69FE4C" wp14:editId="706EB6CC">
                <wp:simplePos x="0" y="0"/>
                <wp:positionH relativeFrom="column">
                  <wp:posOffset>2064833</wp:posOffset>
                </wp:positionH>
                <wp:positionV relativeFrom="paragraph">
                  <wp:posOffset>45757</wp:posOffset>
                </wp:positionV>
                <wp:extent cx="1801495" cy="107315"/>
                <wp:effectExtent l="0" t="25400" r="52705" b="45085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495" cy="10731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E1BF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162.6pt;margin-top:3.6pt;width:141.85pt;height: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" adj="20957" fillcolor="black [3213]" strokecolor="black [3213]"/>
            </w:pict>
          </mc:Fallback>
        </mc:AlternateContent>
      </w:r>
      <w:r w:rsidR="00716EB5" w:rsidRPr="003E5B7D">
        <w:rPr>
          <w:rFonts w:ascii="Arial" w:hAnsi="Arial" w:cs="Arial"/>
        </w:rPr>
        <w:t xml:space="preserve">September 1979       </w:t>
      </w:r>
      <w:r w:rsidR="00DE7B26" w:rsidRPr="003E5B7D">
        <w:rPr>
          <w:rFonts w:ascii="Arial" w:hAnsi="Arial" w:cs="Arial"/>
        </w:rPr>
        <w:t xml:space="preserve">                 </w:t>
      </w:r>
      <w:r w:rsidR="00716EB5" w:rsidRPr="003E5B7D">
        <w:rPr>
          <w:rFonts w:ascii="Arial" w:hAnsi="Arial" w:cs="Arial"/>
        </w:rPr>
        <w:t xml:space="preserve">                        September 201</w:t>
      </w:r>
      <w:r>
        <w:rPr>
          <w:rFonts w:ascii="Arial" w:hAnsi="Arial" w:cs="Arial"/>
        </w:rPr>
        <w:t>8</w:t>
      </w:r>
    </w:p>
    <w:p w14:paraId="13772990" w14:textId="7E5E7C33" w:rsidR="00B479AB" w:rsidRPr="003E5B7D" w:rsidRDefault="0050239E" w:rsidP="007F0D08">
      <w:pPr>
        <w:pStyle w:val="List1"/>
        <w:ind w:left="0" w:firstLine="0"/>
        <w:rPr>
          <w:rFonts w:ascii="Arial" w:hAnsi="Arial" w:cs="Arial"/>
          <w:b/>
        </w:rPr>
      </w:pPr>
      <w:r w:rsidRPr="003E5B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8C11E2" wp14:editId="3B160EEB">
                <wp:simplePos x="0" y="0"/>
                <wp:positionH relativeFrom="column">
                  <wp:posOffset>13970</wp:posOffset>
                </wp:positionH>
                <wp:positionV relativeFrom="paragraph">
                  <wp:posOffset>-90170</wp:posOffset>
                </wp:positionV>
                <wp:extent cx="5919470" cy="154940"/>
                <wp:effectExtent l="0" t="0" r="0" b="0"/>
                <wp:wrapThrough wrapText="bothSides">
                  <wp:wrapPolygon edited="0">
                    <wp:start x="0" y="0"/>
                    <wp:lineTo x="0" y="17705"/>
                    <wp:lineTo x="21503" y="17705"/>
                    <wp:lineTo x="21503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9470" cy="1549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EB7853D" w14:textId="2C571B63" w:rsidR="0050239E" w:rsidRPr="0050239E" w:rsidRDefault="0050239E" w:rsidP="0050239E">
                            <w:pPr>
                              <w:pStyle w:val="Caption"/>
                              <w:rPr>
                                <w:rFonts w:ascii="Helvetica" w:hAnsi="Helvetica"/>
                                <w:noProof/>
                                <w:color w:val="auto"/>
                                <w:szCs w:val="20"/>
                              </w:rPr>
                            </w:pPr>
                            <w:r w:rsidRPr="0050239E">
                              <w:rPr>
                                <w:color w:val="auto"/>
                              </w:rPr>
                              <w:t>Image/photo courtesy of the National Snow and Ice Data Center, University of Colorado, Boulder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8C11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1pt;margin-top:-7.1pt;width:466.1pt;height:12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" stroked="f">
                <v:textbox inset="0,0,0,0">
                  <w:txbxContent>
                    <w:p w14:paraId="6EB7853D" w14:textId="2C571B63" w:rsidR="0050239E" w:rsidRPr="0050239E" w:rsidRDefault="0050239E" w:rsidP="0050239E">
                      <w:pPr>
                        <w:pStyle w:val="Caption"/>
                        <w:rPr>
                          <w:rFonts w:ascii="Helvetica" w:hAnsi="Helvetica"/>
                          <w:noProof/>
                          <w:color w:val="auto"/>
                          <w:szCs w:val="20"/>
                        </w:rPr>
                      </w:pPr>
                      <w:r w:rsidRPr="0050239E">
                        <w:rPr>
                          <w:color w:val="auto"/>
                        </w:rPr>
                        <w:t>Image/photo courtesy of the National Snow and Ice Data Center, University of Colorado, Boulder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3007014" w14:textId="4C00670B" w:rsidR="007F0D08" w:rsidRPr="003E5B7D" w:rsidRDefault="00B52884" w:rsidP="007F0D08">
      <w:pPr>
        <w:pStyle w:val="List1"/>
        <w:ind w:left="0" w:firstLine="0"/>
        <w:rPr>
          <w:rFonts w:ascii="Arial" w:hAnsi="Arial" w:cs="Arial"/>
        </w:rPr>
      </w:pPr>
      <w:r w:rsidRPr="003E5B7D">
        <w:rPr>
          <w:rFonts w:ascii="Arial" w:hAnsi="Arial" w:cs="Arial"/>
          <w:b/>
        </w:rPr>
        <w:t xml:space="preserve">Your </w:t>
      </w:r>
      <w:r w:rsidR="00633094">
        <w:rPr>
          <w:rFonts w:ascii="Arial" w:hAnsi="Arial" w:cs="Arial"/>
          <w:b/>
        </w:rPr>
        <w:t>ideas</w:t>
      </w:r>
      <w:r w:rsidRPr="003E5B7D">
        <w:rPr>
          <w:rFonts w:ascii="Arial" w:hAnsi="Arial" w:cs="Arial"/>
          <w:b/>
        </w:rPr>
        <w:t>.</w:t>
      </w:r>
      <w:r w:rsidRPr="003E5B7D">
        <w:rPr>
          <w:rFonts w:ascii="Arial" w:hAnsi="Arial" w:cs="Arial"/>
        </w:rPr>
        <w:t xml:space="preserve"> </w:t>
      </w:r>
      <w:r w:rsidR="00BA2A34" w:rsidRPr="003E5B7D">
        <w:rPr>
          <w:rFonts w:ascii="Arial" w:hAnsi="Arial" w:cs="Arial"/>
        </w:rPr>
        <w:t>There is less ice in 201</w:t>
      </w:r>
      <w:r w:rsidR="00495363">
        <w:rPr>
          <w:rFonts w:ascii="Arial" w:hAnsi="Arial" w:cs="Arial"/>
        </w:rPr>
        <w:t>8</w:t>
      </w:r>
      <w:r w:rsidR="00BA2A34" w:rsidRPr="003E5B7D">
        <w:rPr>
          <w:rFonts w:ascii="Arial" w:hAnsi="Arial" w:cs="Arial"/>
        </w:rPr>
        <w:t xml:space="preserve"> than in 1979. </w:t>
      </w:r>
      <w:r w:rsidR="00633094">
        <w:rPr>
          <w:rFonts w:ascii="Arial" w:hAnsi="Arial" w:cs="Arial"/>
        </w:rPr>
        <w:t>Why do you think that there is less ice, even though it is the same time of year</w:t>
      </w:r>
      <w:r w:rsidR="00BA2A34" w:rsidRPr="003E5B7D">
        <w:rPr>
          <w:rFonts w:ascii="Arial" w:hAnsi="Arial" w:cs="Arial"/>
        </w:rPr>
        <w:t xml:space="preserve">?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52884" w:rsidRPr="003E5B7D" w14:paraId="73DF4B5E" w14:textId="77777777" w:rsidTr="00C53B10">
        <w:tc>
          <w:tcPr>
            <w:tcW w:w="9360" w:type="dxa"/>
          </w:tcPr>
          <w:p w14:paraId="12020DFD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B52884" w:rsidRPr="003E5B7D" w14:paraId="4364A9C0" w14:textId="77777777" w:rsidTr="00C53B10">
        <w:tc>
          <w:tcPr>
            <w:tcW w:w="9360" w:type="dxa"/>
          </w:tcPr>
          <w:p w14:paraId="585B58A5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B52884" w:rsidRPr="003E5B7D" w14:paraId="7B36692B" w14:textId="77777777" w:rsidTr="00C53B10">
        <w:tc>
          <w:tcPr>
            <w:tcW w:w="9360" w:type="dxa"/>
          </w:tcPr>
          <w:p w14:paraId="07D1159A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7B7F5A" w:rsidRPr="003E5B7D" w14:paraId="452AC47F" w14:textId="77777777" w:rsidTr="00C53B10">
        <w:tc>
          <w:tcPr>
            <w:tcW w:w="9360" w:type="dxa"/>
          </w:tcPr>
          <w:p w14:paraId="750E6AF9" w14:textId="77777777" w:rsidR="007B7F5A" w:rsidRPr="003E5B7D" w:rsidRDefault="007B7F5A" w:rsidP="00C53B10">
            <w:pPr>
              <w:pStyle w:val="Heading4"/>
              <w:rPr>
                <w:rFonts w:ascii="Arial" w:hAnsi="Arial" w:cs="Arial"/>
              </w:rPr>
            </w:pPr>
          </w:p>
        </w:tc>
      </w:tr>
    </w:tbl>
    <w:p w14:paraId="3F0DC531" w14:textId="736C20D7" w:rsidR="009327E2" w:rsidRPr="003E5B7D" w:rsidRDefault="0073058A" w:rsidP="0073058A">
      <w:pPr>
        <w:pStyle w:val="List1"/>
        <w:tabs>
          <w:tab w:val="left" w:pos="148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0" w:name="_GoBack"/>
      <w:bookmarkEnd w:id="0"/>
    </w:p>
    <w:p w14:paraId="6EBA55C0" w14:textId="1DB3DFE7" w:rsidR="00B52884" w:rsidRPr="003E5B7D" w:rsidRDefault="00B52884" w:rsidP="00B52884">
      <w:pPr>
        <w:pStyle w:val="List1"/>
        <w:ind w:left="0" w:firstLine="0"/>
        <w:rPr>
          <w:rFonts w:ascii="Arial" w:hAnsi="Arial" w:cs="Arial"/>
        </w:rPr>
      </w:pPr>
      <w:r w:rsidRPr="003E5B7D">
        <w:rPr>
          <w:rFonts w:ascii="Arial" w:hAnsi="Arial" w:cs="Arial"/>
          <w:b/>
        </w:rPr>
        <w:t>Your Questions.</w:t>
      </w:r>
      <w:r w:rsidRPr="003E5B7D">
        <w:rPr>
          <w:rFonts w:ascii="Arial" w:hAnsi="Arial" w:cs="Arial"/>
        </w:rPr>
        <w:t xml:space="preserve"> What questions do you have about </w:t>
      </w:r>
      <w:r w:rsidR="00633094">
        <w:rPr>
          <w:rFonts w:ascii="Arial" w:hAnsi="Arial" w:cs="Arial"/>
        </w:rPr>
        <w:t>why there was less ice in 201</w:t>
      </w:r>
      <w:r w:rsidR="00495363">
        <w:rPr>
          <w:rFonts w:ascii="Arial" w:hAnsi="Arial" w:cs="Arial"/>
        </w:rPr>
        <w:t>8</w:t>
      </w:r>
      <w:r w:rsidR="00633094">
        <w:rPr>
          <w:rFonts w:ascii="Arial" w:hAnsi="Arial" w:cs="Arial"/>
        </w:rPr>
        <w:t xml:space="preserve"> than in 1979</w:t>
      </w:r>
      <w:r w:rsidRPr="003E5B7D">
        <w:rPr>
          <w:rFonts w:ascii="Arial" w:hAnsi="Arial" w:cs="Arial"/>
        </w:rPr>
        <w:t xml:space="preserve">?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52884" w:rsidRPr="003E5B7D" w14:paraId="157F14DC" w14:textId="77777777" w:rsidTr="00C53B10">
        <w:tc>
          <w:tcPr>
            <w:tcW w:w="9360" w:type="dxa"/>
          </w:tcPr>
          <w:p w14:paraId="7D7891D2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B52884" w:rsidRPr="003E5B7D" w14:paraId="634C0EF2" w14:textId="77777777" w:rsidTr="00C53B10">
        <w:tc>
          <w:tcPr>
            <w:tcW w:w="9360" w:type="dxa"/>
          </w:tcPr>
          <w:p w14:paraId="4750013B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B52884" w:rsidRPr="003E5B7D" w14:paraId="57C928DA" w14:textId="77777777" w:rsidTr="00C53B10">
        <w:tc>
          <w:tcPr>
            <w:tcW w:w="9360" w:type="dxa"/>
          </w:tcPr>
          <w:p w14:paraId="77E643EF" w14:textId="77777777" w:rsidR="00B52884" w:rsidRPr="003E5B7D" w:rsidRDefault="00B52884" w:rsidP="00C53B10">
            <w:pPr>
              <w:pStyle w:val="Heading4"/>
              <w:rPr>
                <w:rFonts w:ascii="Arial" w:hAnsi="Arial" w:cs="Arial"/>
              </w:rPr>
            </w:pPr>
          </w:p>
        </w:tc>
      </w:tr>
      <w:tr w:rsidR="007B7F5A" w:rsidRPr="003E5B7D" w14:paraId="1F17FE5D" w14:textId="77777777" w:rsidTr="00C53B10">
        <w:tc>
          <w:tcPr>
            <w:tcW w:w="9360" w:type="dxa"/>
          </w:tcPr>
          <w:p w14:paraId="511B4AF8" w14:textId="77777777" w:rsidR="007B7F5A" w:rsidRPr="003E5B7D" w:rsidRDefault="007B7F5A" w:rsidP="00C53B10">
            <w:pPr>
              <w:pStyle w:val="Heading4"/>
              <w:rPr>
                <w:rFonts w:ascii="Arial" w:hAnsi="Arial" w:cs="Arial"/>
              </w:rPr>
            </w:pPr>
          </w:p>
        </w:tc>
      </w:tr>
    </w:tbl>
    <w:p w14:paraId="76FC19C9" w14:textId="190F022F" w:rsidR="00145587" w:rsidRDefault="00145587" w:rsidP="00145587">
      <w:pPr>
        <w:pStyle w:val="List1"/>
        <w:ind w:left="0" w:firstLine="0"/>
        <w:rPr>
          <w:rFonts w:ascii="Arial" w:hAnsi="Arial" w:cs="Arial"/>
        </w:rPr>
      </w:pPr>
    </w:p>
    <w:p w14:paraId="3011D85C" w14:textId="77777777" w:rsidR="0073058A" w:rsidRPr="0073058A" w:rsidRDefault="0073058A" w:rsidP="0073058A"/>
    <w:sectPr w:rsidR="0073058A" w:rsidRPr="0073058A" w:rsidSect="00270A35">
      <w:footerReference w:type="even" r:id="rId12"/>
      <w:footerReference w:type="default" r:id="rId13"/>
      <w:footerReference w:type="first" r:id="rId14"/>
      <w:pgSz w:w="12240" w:h="15840"/>
      <w:pgMar w:top="1080" w:right="1440" w:bottom="1166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3390C" w14:textId="77777777" w:rsidR="00650B72" w:rsidRDefault="00650B72">
      <w:r>
        <w:separator/>
      </w:r>
    </w:p>
  </w:endnote>
  <w:endnote w:type="continuationSeparator" w:id="0">
    <w:p w14:paraId="71D32A0A" w14:textId="77777777" w:rsidR="00650B72" w:rsidRDefault="0065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4F968" w14:textId="77777777" w:rsidR="007259DC" w:rsidRDefault="007259DC" w:rsidP="00102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2F04B8" w14:textId="77777777" w:rsidR="007259DC" w:rsidRDefault="007259DC" w:rsidP="007259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8910" w14:textId="77777777" w:rsidR="007259DC" w:rsidRDefault="007259DC" w:rsidP="007259D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21A9" w14:textId="703E6EF3" w:rsidR="00270A35" w:rsidRPr="0073058A" w:rsidRDefault="00270A35" w:rsidP="00270A3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73058A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4C2E4C89" wp14:editId="273AEEB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58A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1.2</w:t>
    </w:r>
  </w:p>
  <w:p w14:paraId="5229128E" w14:textId="25482775" w:rsidR="00270A35" w:rsidRPr="0073058A" w:rsidRDefault="00270A35" w:rsidP="00270A3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73058A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73058A" w:rsidRPr="0073058A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239AFAA5" w14:textId="5358D73D" w:rsidR="00F26E6E" w:rsidRPr="0073058A" w:rsidRDefault="00270A35" w:rsidP="00270A35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73058A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4132C" w14:textId="77777777" w:rsidR="00650B72" w:rsidRDefault="00650B72">
      <w:r>
        <w:separator/>
      </w:r>
    </w:p>
  </w:footnote>
  <w:footnote w:type="continuationSeparator" w:id="0">
    <w:p w14:paraId="4D00A260" w14:textId="77777777" w:rsidR="00650B72" w:rsidRDefault="0065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2"/>
  </w:num>
  <w:num w:numId="6">
    <w:abstractNumId w:val="16"/>
  </w:num>
  <w:num w:numId="7">
    <w:abstractNumId w:val="21"/>
  </w:num>
  <w:num w:numId="8">
    <w:abstractNumId w:val="20"/>
  </w:num>
  <w:num w:numId="9">
    <w:abstractNumId w:val="2"/>
  </w:num>
  <w:num w:numId="10">
    <w:abstractNumId w:val="6"/>
  </w:num>
  <w:num w:numId="11">
    <w:abstractNumId w:val="15"/>
  </w:num>
  <w:num w:numId="12">
    <w:abstractNumId w:val="11"/>
  </w:num>
  <w:num w:numId="13">
    <w:abstractNumId w:val="1"/>
  </w:num>
  <w:num w:numId="14">
    <w:abstractNumId w:val="13"/>
  </w:num>
  <w:num w:numId="15">
    <w:abstractNumId w:val="22"/>
  </w:num>
  <w:num w:numId="16">
    <w:abstractNumId w:val="14"/>
  </w:num>
  <w:num w:numId="17">
    <w:abstractNumId w:val="3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EE"/>
    <w:rsid w:val="000007B5"/>
    <w:rsid w:val="00002CFB"/>
    <w:rsid w:val="00006FE8"/>
    <w:rsid w:val="000205BA"/>
    <w:rsid w:val="00033C65"/>
    <w:rsid w:val="00036796"/>
    <w:rsid w:val="000B38BD"/>
    <w:rsid w:val="000C42BE"/>
    <w:rsid w:val="000C7314"/>
    <w:rsid w:val="0011454A"/>
    <w:rsid w:val="001401F3"/>
    <w:rsid w:val="00143E1D"/>
    <w:rsid w:val="00145587"/>
    <w:rsid w:val="001A2C3F"/>
    <w:rsid w:val="001A671F"/>
    <w:rsid w:val="001C200E"/>
    <w:rsid w:val="001C4685"/>
    <w:rsid w:val="001D1703"/>
    <w:rsid w:val="001D5999"/>
    <w:rsid w:val="001E3682"/>
    <w:rsid w:val="00232141"/>
    <w:rsid w:val="0023266B"/>
    <w:rsid w:val="00241E40"/>
    <w:rsid w:val="00270A35"/>
    <w:rsid w:val="0027451D"/>
    <w:rsid w:val="00294539"/>
    <w:rsid w:val="00296B23"/>
    <w:rsid w:val="00297D1D"/>
    <w:rsid w:val="002B2AFB"/>
    <w:rsid w:val="002C4318"/>
    <w:rsid w:val="002C767F"/>
    <w:rsid w:val="002D3316"/>
    <w:rsid w:val="002E75EE"/>
    <w:rsid w:val="002F17ED"/>
    <w:rsid w:val="0031049B"/>
    <w:rsid w:val="0032236A"/>
    <w:rsid w:val="0032592C"/>
    <w:rsid w:val="00332C88"/>
    <w:rsid w:val="003343EC"/>
    <w:rsid w:val="003417E7"/>
    <w:rsid w:val="0036128A"/>
    <w:rsid w:val="003722E2"/>
    <w:rsid w:val="00393D64"/>
    <w:rsid w:val="00395476"/>
    <w:rsid w:val="003D3E66"/>
    <w:rsid w:val="003E5B7D"/>
    <w:rsid w:val="00403851"/>
    <w:rsid w:val="00411BC9"/>
    <w:rsid w:val="004146D9"/>
    <w:rsid w:val="00427901"/>
    <w:rsid w:val="00495363"/>
    <w:rsid w:val="004C0F74"/>
    <w:rsid w:val="004D2CD9"/>
    <w:rsid w:val="004D3DFD"/>
    <w:rsid w:val="004D6100"/>
    <w:rsid w:val="004D717C"/>
    <w:rsid w:val="0050239E"/>
    <w:rsid w:val="00505E89"/>
    <w:rsid w:val="00517221"/>
    <w:rsid w:val="0054417A"/>
    <w:rsid w:val="00557D87"/>
    <w:rsid w:val="005645CB"/>
    <w:rsid w:val="005A1531"/>
    <w:rsid w:val="005A306F"/>
    <w:rsid w:val="005A6F43"/>
    <w:rsid w:val="005C3CBF"/>
    <w:rsid w:val="005F0783"/>
    <w:rsid w:val="00610C7D"/>
    <w:rsid w:val="00611BA8"/>
    <w:rsid w:val="00620C62"/>
    <w:rsid w:val="0063142E"/>
    <w:rsid w:val="00633094"/>
    <w:rsid w:val="00637841"/>
    <w:rsid w:val="0064587B"/>
    <w:rsid w:val="00650B72"/>
    <w:rsid w:val="00651426"/>
    <w:rsid w:val="006570B5"/>
    <w:rsid w:val="00680905"/>
    <w:rsid w:val="006833F0"/>
    <w:rsid w:val="00696523"/>
    <w:rsid w:val="006B763B"/>
    <w:rsid w:val="006C4072"/>
    <w:rsid w:val="0070384E"/>
    <w:rsid w:val="00716EB5"/>
    <w:rsid w:val="007259DC"/>
    <w:rsid w:val="0073058A"/>
    <w:rsid w:val="0077168B"/>
    <w:rsid w:val="00774126"/>
    <w:rsid w:val="00790720"/>
    <w:rsid w:val="007915AD"/>
    <w:rsid w:val="00792D03"/>
    <w:rsid w:val="007A1AA8"/>
    <w:rsid w:val="007A6434"/>
    <w:rsid w:val="007B7F5A"/>
    <w:rsid w:val="007D46E4"/>
    <w:rsid w:val="007E4607"/>
    <w:rsid w:val="007F0D08"/>
    <w:rsid w:val="008116F6"/>
    <w:rsid w:val="00834E0F"/>
    <w:rsid w:val="008360E2"/>
    <w:rsid w:val="0083789F"/>
    <w:rsid w:val="008423F7"/>
    <w:rsid w:val="00843869"/>
    <w:rsid w:val="00856C66"/>
    <w:rsid w:val="00887C1F"/>
    <w:rsid w:val="008C1C0E"/>
    <w:rsid w:val="008C27D0"/>
    <w:rsid w:val="008E016E"/>
    <w:rsid w:val="008E4B74"/>
    <w:rsid w:val="008F147B"/>
    <w:rsid w:val="00901A0C"/>
    <w:rsid w:val="00902178"/>
    <w:rsid w:val="00912EA3"/>
    <w:rsid w:val="00913586"/>
    <w:rsid w:val="00923DA1"/>
    <w:rsid w:val="009242F6"/>
    <w:rsid w:val="009327E2"/>
    <w:rsid w:val="00960CA2"/>
    <w:rsid w:val="00967B08"/>
    <w:rsid w:val="00985B9B"/>
    <w:rsid w:val="00995176"/>
    <w:rsid w:val="009B4CDF"/>
    <w:rsid w:val="009B6CA9"/>
    <w:rsid w:val="00A04358"/>
    <w:rsid w:val="00A262E0"/>
    <w:rsid w:val="00A265B1"/>
    <w:rsid w:val="00A40110"/>
    <w:rsid w:val="00A40B67"/>
    <w:rsid w:val="00A4118C"/>
    <w:rsid w:val="00A56CB6"/>
    <w:rsid w:val="00A60C04"/>
    <w:rsid w:val="00A6461E"/>
    <w:rsid w:val="00A67BF6"/>
    <w:rsid w:val="00A80216"/>
    <w:rsid w:val="00A815B9"/>
    <w:rsid w:val="00AC4C84"/>
    <w:rsid w:val="00AE0508"/>
    <w:rsid w:val="00AE0986"/>
    <w:rsid w:val="00AE1CE1"/>
    <w:rsid w:val="00AE6279"/>
    <w:rsid w:val="00AF78AA"/>
    <w:rsid w:val="00B16A63"/>
    <w:rsid w:val="00B173EE"/>
    <w:rsid w:val="00B33364"/>
    <w:rsid w:val="00B45AD3"/>
    <w:rsid w:val="00B46A71"/>
    <w:rsid w:val="00B46C0C"/>
    <w:rsid w:val="00B479AB"/>
    <w:rsid w:val="00B52884"/>
    <w:rsid w:val="00B95C64"/>
    <w:rsid w:val="00BA272F"/>
    <w:rsid w:val="00BA2A34"/>
    <w:rsid w:val="00BD4C7D"/>
    <w:rsid w:val="00BD5FBA"/>
    <w:rsid w:val="00BF1ECC"/>
    <w:rsid w:val="00BF2D53"/>
    <w:rsid w:val="00BF3531"/>
    <w:rsid w:val="00BF3C31"/>
    <w:rsid w:val="00C125B8"/>
    <w:rsid w:val="00C622E6"/>
    <w:rsid w:val="00C9735D"/>
    <w:rsid w:val="00CA1225"/>
    <w:rsid w:val="00CB0856"/>
    <w:rsid w:val="00CB2A8F"/>
    <w:rsid w:val="00CC60C6"/>
    <w:rsid w:val="00CE3A2A"/>
    <w:rsid w:val="00CF7ACF"/>
    <w:rsid w:val="00D447F5"/>
    <w:rsid w:val="00D70576"/>
    <w:rsid w:val="00D83723"/>
    <w:rsid w:val="00D877E7"/>
    <w:rsid w:val="00D951C3"/>
    <w:rsid w:val="00DB5185"/>
    <w:rsid w:val="00DC7649"/>
    <w:rsid w:val="00DD04A3"/>
    <w:rsid w:val="00DE7B26"/>
    <w:rsid w:val="00DF5C6E"/>
    <w:rsid w:val="00E07187"/>
    <w:rsid w:val="00E14A53"/>
    <w:rsid w:val="00E433B7"/>
    <w:rsid w:val="00E601F5"/>
    <w:rsid w:val="00E61F11"/>
    <w:rsid w:val="00E76949"/>
    <w:rsid w:val="00EC0556"/>
    <w:rsid w:val="00ED0F63"/>
    <w:rsid w:val="00EE0F91"/>
    <w:rsid w:val="00EF7859"/>
    <w:rsid w:val="00F26E6E"/>
    <w:rsid w:val="00F431A8"/>
    <w:rsid w:val="00F91A5F"/>
    <w:rsid w:val="00F975D7"/>
    <w:rsid w:val="00FB5E81"/>
    <w:rsid w:val="00FC3DEE"/>
    <w:rsid w:val="00FF145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paragraph" w:styleId="Caption">
    <w:name w:val="caption"/>
    <w:basedOn w:val="Normal"/>
    <w:next w:val="Normal"/>
    <w:uiPriority w:val="35"/>
    <w:unhideWhenUsed/>
    <w:qFormat/>
    <w:rsid w:val="00332C8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160518-8560-F641-A3A7-924F1574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44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74</cp:revision>
  <dcterms:created xsi:type="dcterms:W3CDTF">2016-05-17T17:14:00Z</dcterms:created>
  <dcterms:modified xsi:type="dcterms:W3CDTF">2020-01-12T16:16:00Z</dcterms:modified>
</cp:coreProperties>
</file>